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4012209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06798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32F4A51A" w:rsidR="00A24C38" w:rsidRPr="00E7025B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B4746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14:paraId="1B4D83D4" w14:textId="05DCB155" w:rsidR="008D329F" w:rsidRPr="00B42BCD" w:rsidRDefault="00166FA0" w:rsidP="00240B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Συστημα</w:t>
            </w:r>
            <w:proofErr w:type="spellEnd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θεραπείας ταλάντωσης  ΡΕΡ</w:t>
            </w:r>
            <w:r w:rsidRPr="00B42B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294E3F8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BAAE04D" w14:textId="77777777" w:rsidR="00166FA0" w:rsidRDefault="00166FA0" w:rsidP="00166FA0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proofErr w:type="spellStart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Συστημα</w:t>
            </w:r>
            <w:proofErr w:type="spellEnd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θεραπείας ταλάντωσης  ΡΕΡ. Συσκευή τραχειοβρογχικού καθαρισμού με ενσωματωμένο μηχανισμό ταλάντωσης αέρα (ΡΕΡ). Φορητή πλαστική ατομική πολλαπλών χρήσεων. Δυνατότητα καθαρισμού </w:t>
            </w:r>
            <w:proofErr w:type="spellStart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εμβύθισης</w:t>
            </w:r>
            <w:proofErr w:type="spellEnd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σε νερό για </w:t>
            </w:r>
            <w:proofErr w:type="spellStart"/>
            <w:r w:rsidRPr="00166FA0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επαναχρήση</w:t>
            </w:r>
            <w:proofErr w:type="spellEnd"/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F3E17DF" w14:textId="77777777" w:rsidR="008D329F" w:rsidRDefault="00B4746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  <w:p w14:paraId="3EB2AA85" w14:textId="16AF5434" w:rsidR="00B47461" w:rsidRPr="00B47461" w:rsidRDefault="00B474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6B2DA99" w:rsidR="008D329F" w:rsidRPr="00B47461" w:rsidRDefault="00B474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C40B4"/>
    <w:rsid w:val="000E333F"/>
    <w:rsid w:val="00115F5C"/>
    <w:rsid w:val="00166FA0"/>
    <w:rsid w:val="001D6594"/>
    <w:rsid w:val="00240B8E"/>
    <w:rsid w:val="0024151E"/>
    <w:rsid w:val="002C5B52"/>
    <w:rsid w:val="002E111A"/>
    <w:rsid w:val="00483071"/>
    <w:rsid w:val="00601FB8"/>
    <w:rsid w:val="00772D19"/>
    <w:rsid w:val="007C3968"/>
    <w:rsid w:val="00806798"/>
    <w:rsid w:val="00860B02"/>
    <w:rsid w:val="008D329F"/>
    <w:rsid w:val="009A6F68"/>
    <w:rsid w:val="00A2250D"/>
    <w:rsid w:val="00A24C38"/>
    <w:rsid w:val="00A432FE"/>
    <w:rsid w:val="00A72F40"/>
    <w:rsid w:val="00AE4F97"/>
    <w:rsid w:val="00B42BCD"/>
    <w:rsid w:val="00B47461"/>
    <w:rsid w:val="00B94951"/>
    <w:rsid w:val="00D43DFD"/>
    <w:rsid w:val="00D87C60"/>
    <w:rsid w:val="00E7025B"/>
    <w:rsid w:val="00F14BB0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AE58524C</Template>
  <TotalTime>2</TotalTime>
  <Pages>1</Pages>
  <Words>68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2025-11-06T12:49:00Z</dcterms:created>
  <dcterms:modified xsi:type="dcterms:W3CDTF">2025-11-20T12:47:00Z</dcterms:modified>
</cp:coreProperties>
</file>